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505F" w14:textId="77777777" w:rsidR="00404549" w:rsidRDefault="00D9041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7B179F93" wp14:editId="036BBEC8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20F1F5" w14:textId="77777777"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2990850" y="2352675"/>
                              <a:ext cx="4478020" cy="977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86600C" w14:textId="413BD301" w:rsidR="00D90411" w:rsidRPr="002771A2" w:rsidRDefault="007D09B8" w:rsidP="00EB00D9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  <w:r w:rsidRPr="007D09B8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التطوير الوظيفي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179F93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4420F1F5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7886600C" w14:textId="413BD301" w:rsidR="00D90411" w:rsidRPr="002771A2" w:rsidRDefault="007D09B8" w:rsidP="00EB00D9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  <w:r w:rsidRPr="007D09B8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التطوير الوظيفي</w:t>
                          </w: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2309F713" w14:textId="77777777" w:rsidR="00F53D08" w:rsidRPr="00F53D08" w:rsidRDefault="00F53D08" w:rsidP="00F53D08">
      <w:pPr>
        <w:rPr>
          <w:rtl/>
        </w:rPr>
      </w:pPr>
    </w:p>
    <w:p w14:paraId="50584DF9" w14:textId="77777777" w:rsidR="00F53D08" w:rsidRPr="00F53D08" w:rsidRDefault="00F53D08" w:rsidP="00F53D08">
      <w:pPr>
        <w:rPr>
          <w:rtl/>
        </w:rPr>
      </w:pPr>
    </w:p>
    <w:p w14:paraId="66B41A87" w14:textId="77777777" w:rsidR="00F53D08" w:rsidRPr="00F53D08" w:rsidRDefault="00F53D08" w:rsidP="00F53D08">
      <w:pPr>
        <w:rPr>
          <w:rtl/>
        </w:rPr>
      </w:pPr>
    </w:p>
    <w:p w14:paraId="266A9B6A" w14:textId="77777777" w:rsidR="00F53D08" w:rsidRPr="00F53D08" w:rsidRDefault="00F53D08" w:rsidP="00F53D08">
      <w:pPr>
        <w:rPr>
          <w:rtl/>
        </w:rPr>
      </w:pPr>
    </w:p>
    <w:p w14:paraId="62D8FA56" w14:textId="77777777" w:rsidR="00F53D08" w:rsidRPr="00F53D08" w:rsidRDefault="00F53D08" w:rsidP="00F53D08">
      <w:pPr>
        <w:rPr>
          <w:rtl/>
        </w:rPr>
      </w:pPr>
    </w:p>
    <w:p w14:paraId="3908A45D" w14:textId="77777777" w:rsidR="00F53D08" w:rsidRPr="00F53D08" w:rsidRDefault="00F53D08" w:rsidP="00F53D08">
      <w:pPr>
        <w:rPr>
          <w:rtl/>
        </w:rPr>
      </w:pPr>
    </w:p>
    <w:p w14:paraId="1B964593" w14:textId="77777777" w:rsidR="00F53D08" w:rsidRPr="00F53D08" w:rsidRDefault="00F53D08" w:rsidP="00F53D08">
      <w:pPr>
        <w:rPr>
          <w:rtl/>
        </w:rPr>
      </w:pPr>
    </w:p>
    <w:p w14:paraId="6EF7DE4F" w14:textId="77777777" w:rsidR="00F53D08" w:rsidRPr="00F53D08" w:rsidRDefault="00F53D08" w:rsidP="00F53D08">
      <w:pPr>
        <w:rPr>
          <w:rtl/>
        </w:rPr>
      </w:pPr>
    </w:p>
    <w:p w14:paraId="36186899" w14:textId="19AAA4F2" w:rsidR="00E4514E" w:rsidRDefault="007D09B8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55552" behindDoc="1" locked="0" layoutInCell="1" allowOverlap="1" wp14:anchorId="4286A16B" wp14:editId="61C35D22">
            <wp:simplePos x="0" y="0"/>
            <wp:positionH relativeFrom="page">
              <wp:align>left</wp:align>
            </wp:positionH>
            <wp:positionV relativeFrom="paragraph">
              <wp:posOffset>2503170</wp:posOffset>
            </wp:positionV>
            <wp:extent cx="7560310" cy="4104005"/>
            <wp:effectExtent l="0" t="0" r="254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717EA3" w14:textId="77777777"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5A1410E0" w14:textId="77777777" w:rsidR="00FB756E" w:rsidRDefault="005F43F4" w:rsidP="00B37BEB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237FE39" wp14:editId="1920AFDE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06583C" w14:textId="77777777"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دليل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37FE39" id="TextBox 34" o:spid="_x0000_s1054" type="#_x0000_t202" style="position:absolute;left:0;text-align:left;margin-left:0;margin-top:21.4pt;width:405.55pt;height:52.95pt;z-index:252037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" filled="f" stroked="f">
                <v:textbox style="mso-fit-shape-to-text:t">
                  <w:txbxContent>
                    <w:p w14:paraId="1906583C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دليل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D83D29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8AF3B4A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5826737" w14:textId="77777777" w:rsidR="00D80F3F" w:rsidRDefault="00D80F3F" w:rsidP="00D80F3F">
      <w:pPr>
        <w:rPr>
          <w:sz w:val="40"/>
          <w:szCs w:val="44"/>
          <w:rtl/>
          <w:lang w:bidi="ar-SY"/>
        </w:rPr>
      </w:pPr>
    </w:p>
    <w:p w14:paraId="06BE80F3" w14:textId="77777777" w:rsidR="00DF470D" w:rsidRPr="0046609B" w:rsidRDefault="00DF470D" w:rsidP="00DF470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cs="Sakkal Majalla"/>
          <w:b/>
          <w:bCs/>
          <w:noProof/>
          <w:color w:val="0D0D0D" w:themeColor="text1" w:themeTint="F2"/>
          <w:sz w:val="48"/>
          <w:szCs w:val="48"/>
        </w:rPr>
        <w:drawing>
          <wp:anchor distT="0" distB="0" distL="114300" distR="114300" simplePos="0" relativeHeight="252046336" behindDoc="0" locked="0" layoutInCell="1" allowOverlap="1" wp14:anchorId="1607A55A" wp14:editId="723B1A7F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457200" cy="457200"/>
            <wp:effectExtent l="0" t="0" r="0" b="0"/>
            <wp:wrapSquare wrapText="bothSides"/>
            <wp:docPr id="1030" name="Picture 6" descr="Product description ">
              <a:extLst xmlns:a="http://schemas.openxmlformats.org/drawingml/2006/main">
                <a:ext uri="{FF2B5EF4-FFF2-40B4-BE49-F238E27FC236}">
                  <a16:creationId xmlns:a16="http://schemas.microsoft.com/office/drawing/2014/main" id="{026F3D81-2889-468D-B165-EC01062835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Product description ">
                      <a:extLst>
                        <a:ext uri="{FF2B5EF4-FFF2-40B4-BE49-F238E27FC236}">
                          <a16:creationId xmlns:a16="http://schemas.microsoft.com/office/drawing/2014/main" id="{026F3D81-2889-468D-B165-EC01062835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وصف </w:t>
      </w:r>
      <w:r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الدورة</w:t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4F015EBF" w14:textId="4D30E6E4" w:rsidR="0059760A" w:rsidRPr="0059760A" w:rsidRDefault="00EB00D9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>
        <w:rPr>
          <w:rFonts w:cs="Sakkal Majalla" w:hint="cs"/>
          <w:color w:val="000000" w:themeColor="text1"/>
          <w:szCs w:val="34"/>
          <w:rtl/>
          <w:lang w:bidi="ar-JO"/>
        </w:rPr>
        <w:t>دورة مكثفة تهدف</w:t>
      </w:r>
      <w:r w:rsidR="0059760A" w:rsidRPr="0059760A">
        <w:rPr>
          <w:rFonts w:cs="Sakkal Majalla"/>
          <w:color w:val="000000" w:themeColor="text1"/>
          <w:szCs w:val="34"/>
          <w:rtl/>
        </w:rPr>
        <w:t xml:space="preserve"> إلى تمكين المشاركين من رسم خرائط مستقبلهم المهني عبر أدوات التقييم الذاتي والتخطيط الاستراتيجي، لتحويل المسار الوظيفي من مجرد وظيفة روتينية إلى رحلة نمو مستمر.</w:t>
      </w:r>
    </w:p>
    <w:p w14:paraId="029CA539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7600" behindDoc="0" locked="0" layoutInCell="1" allowOverlap="1" wp14:anchorId="6EB2D972" wp14:editId="45EEB8FA">
            <wp:simplePos x="0" y="0"/>
            <wp:positionH relativeFrom="margin">
              <wp:align>right</wp:align>
            </wp:positionH>
            <wp:positionV relativeFrom="paragraph">
              <wp:posOffset>313750</wp:posOffset>
            </wp:positionV>
            <wp:extent cx="461814" cy="461814"/>
            <wp:effectExtent l="0" t="0" r="0" b="0"/>
            <wp:wrapSquare wrapText="bothSides"/>
            <wp:docPr id="36" name="Picture 8" descr="Import ">
              <a:extLst xmlns:a="http://schemas.openxmlformats.org/drawingml/2006/main">
                <a:ext uri="{FF2B5EF4-FFF2-40B4-BE49-F238E27FC236}">
                  <a16:creationId xmlns:a16="http://schemas.microsoft.com/office/drawing/2014/main" id="{6322E969-E6AB-4FCD-8A78-1045E388D6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mport ">
                      <a:extLst>
                        <a:ext uri="{FF2B5EF4-FFF2-40B4-BE49-F238E27FC236}">
                          <a16:creationId xmlns:a16="http://schemas.microsoft.com/office/drawing/2014/main" id="{6322E969-E6AB-4FCD-8A78-1045E388D6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14" cy="46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7B3B65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أهمية الدورة:</w:t>
      </w:r>
    </w:p>
    <w:p w14:paraId="68A27AAB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مواكبة التغيرات المتسارعة في بيئة العمل الحديثة ومتطلباتها المتجددة.</w:t>
      </w:r>
    </w:p>
    <w:p w14:paraId="3C48CEF5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تقليص الفجوة بين المؤهلات الحالية وطموحات الترقية أو تغيير المسار.</w:t>
      </w:r>
    </w:p>
    <w:p w14:paraId="503868DE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تحديد المعوقات المهنية ووضع استراتيجيات عملية للتغلب عليها.</w:t>
      </w:r>
    </w:p>
    <w:p w14:paraId="1F1BDAA7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تعزيز قيمة الموظف التنافسية في سوق العمل من خلال التعلم المهني المستمر.</w:t>
      </w:r>
    </w:p>
    <w:p w14:paraId="0A9FEF85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</w:p>
    <w:p w14:paraId="34B4734B" w14:textId="77777777" w:rsidR="0059760A" w:rsidRPr="0059760A" w:rsidRDefault="0059760A" w:rsidP="0059760A">
      <w:pPr>
        <w:keepNext/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8624" behindDoc="0" locked="0" layoutInCell="1" allowOverlap="1" wp14:anchorId="44F4820C" wp14:editId="732DEECE">
            <wp:simplePos x="0" y="0"/>
            <wp:positionH relativeFrom="margin">
              <wp:posOffset>5290185</wp:posOffset>
            </wp:positionH>
            <wp:positionV relativeFrom="paragraph">
              <wp:posOffset>29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14:paraId="14DFED55" w14:textId="694FD303" w:rsidR="0046609B" w:rsidRDefault="0059760A" w:rsidP="0059760A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>تمكين المشاركين من فهم مسارات التطوير الوظيفي واكتساب المهارات اللازمة للتخطيط لمستقبلهم المهني وتحسين فرص النمو والترقي المؤسسي</w:t>
      </w:r>
      <w:r w:rsidR="00DF470D" w:rsidRPr="00773AB9">
        <w:rPr>
          <w:rFonts w:cs="Sakkal Majalla"/>
          <w:color w:val="000000" w:themeColor="text1"/>
          <w:szCs w:val="34"/>
          <w:rtl/>
        </w:rPr>
        <w:t>.</w:t>
      </w:r>
    </w:p>
    <w:p w14:paraId="6DA097E3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</w:rPr>
      </w:pPr>
    </w:p>
    <w:p w14:paraId="44EFE0A4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  <w:sectPr w:rsidR="0046609B" w:rsidSect="005E1791">
          <w:headerReference w:type="default" r:id="rId18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643E0EC7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60672" behindDoc="0" locked="0" layoutInCell="1" allowOverlap="1" wp14:anchorId="63F2F7DA" wp14:editId="7B1B5430">
            <wp:simplePos x="0" y="0"/>
            <wp:positionH relativeFrom="column">
              <wp:posOffset>5320665</wp:posOffset>
            </wp:positionH>
            <wp:positionV relativeFrom="paragraph">
              <wp:posOffset>-88</wp:posOffset>
            </wp:positionV>
            <wp:extent cx="387067" cy="387067"/>
            <wp:effectExtent l="0" t="0" r="0" b="0"/>
            <wp:wrapSquare wrapText="bothSides"/>
            <wp:docPr id="1036" name="Picture 12" descr="Goal ">
              <a:extLst xmlns:a="http://schemas.openxmlformats.org/drawingml/2006/main">
                <a:ext uri="{FF2B5EF4-FFF2-40B4-BE49-F238E27FC236}">
                  <a16:creationId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67" cy="38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14:paraId="3BC9D1F1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>1. تعريف المشاركين بمفهوم التطوير الوظيفي وأهميته في البيئة المهنية.</w:t>
      </w:r>
    </w:p>
    <w:p w14:paraId="4887E8BC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2. تمكين المشاركين من تقييم وضعهم المهني الحالي باستخدام أدوات التحليل الذاتي.</w:t>
      </w:r>
    </w:p>
    <w:p w14:paraId="20F85A80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3. تنمية مهارات التخطيط الفعال للمسار الوظيفي وصياغة الأهداف الواقعية.</w:t>
      </w:r>
    </w:p>
    <w:p w14:paraId="72B4B10C" w14:textId="77777777" w:rsidR="0059760A" w:rsidRPr="0059760A" w:rsidRDefault="0059760A" w:rsidP="0059760A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2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4. إكساب المشاركين مهارات تطوير الذات وتحسين الأداء الوظيفي المستدام</w:t>
      </w:r>
      <w:r w:rsidRPr="0059760A">
        <w:rPr>
          <w:rFonts w:ascii="Sakkal Majalla" w:hAnsi="Sakkal Majalla" w:cs="Sakkal Majalla"/>
          <w:color w:val="000000" w:themeColor="text1"/>
          <w:sz w:val="32"/>
          <w:rtl/>
        </w:rPr>
        <w:t>.</w:t>
      </w:r>
    </w:p>
    <w:p w14:paraId="18F8FD51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5. تزويد المشاركين باستراتيجيات التميز الوظيفي لزيادة فرص الترقية.</w:t>
      </w:r>
    </w:p>
    <w:p w14:paraId="231ACBE4" w14:textId="77777777" w:rsidR="0059760A" w:rsidRPr="0059760A" w:rsidRDefault="0059760A" w:rsidP="0059760A">
      <w:pPr>
        <w:spacing w:line="276" w:lineRule="auto"/>
        <w:jc w:val="both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1696" behindDoc="0" locked="0" layoutInCell="1" allowOverlap="1" wp14:anchorId="6279A827" wp14:editId="7034BD9A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1038" name="Picture 14" descr="Potential customers ">
              <a:extLst xmlns:a="http://schemas.openxmlformats.org/drawingml/2006/main">
                <a:ext uri="{FF2B5EF4-FFF2-40B4-BE49-F238E27FC236}">
                  <a16:creationId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0CBDE6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14:paraId="41DDF2C0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الموظفون في مختلف المستويات الإدارية والوظيفية.</w:t>
      </w:r>
    </w:p>
    <w:p w14:paraId="7AB6938D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حديثو التخرج الطامحون لبناء مسار مهني واعد.</w:t>
      </w:r>
    </w:p>
    <w:p w14:paraId="49478654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الموظفون الراغبون في الترقية أو تغيير مسارهم المهني (</w:t>
      </w:r>
      <w:r w:rsidRPr="0059760A">
        <w:rPr>
          <w:rFonts w:cs="Sakkal Majalla"/>
          <w:color w:val="000000" w:themeColor="text1"/>
          <w:szCs w:val="34"/>
        </w:rPr>
        <w:t>Career Shift</w:t>
      </w:r>
      <w:r w:rsidRPr="0059760A">
        <w:rPr>
          <w:rFonts w:cs="Sakkal Majalla"/>
          <w:color w:val="000000" w:themeColor="text1"/>
          <w:szCs w:val="34"/>
          <w:rtl/>
        </w:rPr>
        <w:t>).</w:t>
      </w:r>
    </w:p>
    <w:p w14:paraId="57F912F7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المشرفون والمدراء الراغبون في تطوير كفاءة فرق عملهم.</w:t>
      </w:r>
    </w:p>
    <w:p w14:paraId="09596E64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</w:p>
    <w:p w14:paraId="46ECB1F1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cs="Sakkal Majalla"/>
          <w:noProof/>
          <w:color w:val="000000" w:themeColor="text1"/>
          <w:szCs w:val="34"/>
        </w:rPr>
        <w:drawing>
          <wp:anchor distT="0" distB="0" distL="114300" distR="114300" simplePos="0" relativeHeight="252064768" behindDoc="0" locked="0" layoutInCell="1" allowOverlap="1" wp14:anchorId="325AAA31" wp14:editId="017378D2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457200" cy="457200"/>
            <wp:effectExtent l="0" t="0" r="0" b="0"/>
            <wp:wrapSquare wrapText="bothSides"/>
            <wp:docPr id="1608693945" name="Picture 1608693945" descr="Iter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Iteration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60A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منهجية التدريب</w:t>
      </w: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01734C90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</w:p>
    <w:p w14:paraId="3F4CD3E7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>تعتمد الدورة على نهج تشاركي تفاعلي يدمج بين الجوانب النظرية والتطبيقية من خلال:</w:t>
      </w:r>
    </w:p>
    <w:p w14:paraId="016A297A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عصف ذهني وتخيل استشرافي: لتحفيز التفكير في المستقبل المهني.</w:t>
      </w:r>
    </w:p>
    <w:p w14:paraId="60C5E31E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تحليل الحالات الدراسية: باستخدام أداة (</w:t>
      </w:r>
      <w:r w:rsidRPr="0059760A">
        <w:rPr>
          <w:rFonts w:cs="Sakkal Majalla"/>
          <w:color w:val="000000" w:themeColor="text1"/>
          <w:szCs w:val="34"/>
        </w:rPr>
        <w:t>SWOT</w:t>
      </w:r>
      <w:r w:rsidRPr="0059760A">
        <w:rPr>
          <w:rFonts w:cs="Sakkal Majalla"/>
          <w:color w:val="000000" w:themeColor="text1"/>
          <w:szCs w:val="34"/>
          <w:rtl/>
        </w:rPr>
        <w:t>) لتحليل نقاط القوة والفرص.</w:t>
      </w:r>
    </w:p>
    <w:p w14:paraId="22A6DFC7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التعلم بالأقران (</w:t>
      </w:r>
      <w:r w:rsidRPr="0059760A">
        <w:rPr>
          <w:rFonts w:cs="Sakkal Majalla"/>
          <w:color w:val="000000" w:themeColor="text1"/>
          <w:szCs w:val="34"/>
        </w:rPr>
        <w:t>Peer Coaching</w:t>
      </w:r>
      <w:r w:rsidRPr="0059760A">
        <w:rPr>
          <w:rFonts w:cs="Sakkal Majalla"/>
          <w:color w:val="000000" w:themeColor="text1"/>
          <w:szCs w:val="34"/>
          <w:rtl/>
        </w:rPr>
        <w:t>): لتبادل الخبرات وتقديم التغذية الراجعة.</w:t>
      </w:r>
    </w:p>
    <w:p w14:paraId="76E3871E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التمارين التطبيقية: بناء "خارطة الكنز المهني" وإعداد خطة تطوير شخصية.</w:t>
      </w:r>
    </w:p>
    <w:p w14:paraId="11C38216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</w:p>
    <w:p w14:paraId="146246F5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</w:p>
    <w:p w14:paraId="1948EAFD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</w:p>
    <w:p w14:paraId="1D6BB86A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cs="Sakkal Majalla"/>
          <w:noProof/>
          <w:color w:val="000000" w:themeColor="text1"/>
          <w:szCs w:val="34"/>
        </w:rPr>
        <w:lastRenderedPageBreak/>
        <w:drawing>
          <wp:anchor distT="0" distB="0" distL="114300" distR="114300" simplePos="0" relativeHeight="252063744" behindDoc="0" locked="0" layoutInCell="1" allowOverlap="1" wp14:anchorId="3E81371D" wp14:editId="7E2C2DD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93725" cy="593725"/>
            <wp:effectExtent l="0" t="0" r="0" b="0"/>
            <wp:wrapSquare wrapText="bothSides"/>
            <wp:docPr id="1608693947" name="Picture 1608693947" descr="Outpu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Output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60A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نواتج التعلم</w:t>
      </w: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488E7F71" w14:textId="77777777" w:rsidR="0059760A" w:rsidRPr="0059760A" w:rsidRDefault="0059760A" w:rsidP="0059760A">
      <w:pPr>
        <w:spacing w:line="276" w:lineRule="auto"/>
        <w:rPr>
          <w:rFonts w:ascii="Sakkal Majalla" w:hAnsi="Sakkal Majalla" w:cs="Sakkal Majalla"/>
          <w:color w:val="000000" w:themeColor="text1"/>
          <w:sz w:val="32"/>
          <w:rtl/>
        </w:rPr>
      </w:pPr>
    </w:p>
    <w:p w14:paraId="1DBBF017" w14:textId="77777777" w:rsidR="0059760A" w:rsidRPr="0059760A" w:rsidRDefault="0059760A" w:rsidP="0059760A">
      <w:pPr>
        <w:jc w:val="both"/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</w:pPr>
      <w:r w:rsidRPr="0059760A"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  <w:t>1. الفهم والمعرفة</w:t>
      </w:r>
    </w:p>
    <w:p w14:paraId="4DF65442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>التفرقة بدقة بين مفهوم الوظيفة والمسار المهني والتخطيط الوظيفي.</w:t>
      </w:r>
    </w:p>
    <w:p w14:paraId="7E0B40C3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تحديد معوقات التطور الوظيفي الشائعة في بيئة العمل.</w:t>
      </w:r>
    </w:p>
    <w:p w14:paraId="10C08269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استيعاب أسس التخطيط الفعال للمسار المهني على المدى الطويل.</w:t>
      </w:r>
    </w:p>
    <w:p w14:paraId="4457BC81" w14:textId="77777777" w:rsidR="0059760A" w:rsidRPr="0059760A" w:rsidRDefault="0059760A" w:rsidP="0059760A">
      <w:pPr>
        <w:jc w:val="both"/>
        <w:rPr>
          <w:rFonts w:ascii="Adobe Arabic" w:hAnsi="Adobe Arabic" w:cs="Adobe Arabic"/>
          <w:bCs/>
          <w:color w:val="168489"/>
          <w:sz w:val="36"/>
          <w:szCs w:val="36"/>
          <w:rtl/>
        </w:rPr>
      </w:pPr>
    </w:p>
    <w:p w14:paraId="74E769D7" w14:textId="77777777" w:rsidR="0059760A" w:rsidRPr="0059760A" w:rsidRDefault="0059760A" w:rsidP="0059760A">
      <w:pPr>
        <w:jc w:val="both"/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</w:pPr>
      <w:r w:rsidRPr="0059760A"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  <w:t>2. المهارات العملية</w:t>
      </w:r>
    </w:p>
    <w:p w14:paraId="6CD45A29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تطبيق أداة (</w:t>
      </w:r>
      <w:r w:rsidRPr="0059760A">
        <w:rPr>
          <w:rFonts w:cs="Sakkal Majalla"/>
          <w:color w:val="000000" w:themeColor="text1"/>
          <w:szCs w:val="34"/>
        </w:rPr>
        <w:t>SWOT</w:t>
      </w:r>
      <w:r w:rsidRPr="0059760A">
        <w:rPr>
          <w:rFonts w:cs="Sakkal Majalla"/>
          <w:color w:val="000000" w:themeColor="text1"/>
          <w:szCs w:val="34"/>
          <w:rtl/>
        </w:rPr>
        <w:t>) لتحليل الواقع المهني الشخصي وتحديد نقاط التحسين.</w:t>
      </w:r>
    </w:p>
    <w:p w14:paraId="2993B6E1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صياغة أهداف مهنية (قصيرة، متوسطة، وطويلة المدى) بطريقة احترافية.</w:t>
      </w:r>
    </w:p>
    <w:p w14:paraId="22DBA371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بناء خطة تطوير وظيفي شخصية قابلة للتطبيق والقياس.</w:t>
      </w:r>
    </w:p>
    <w:p w14:paraId="5F19E763" w14:textId="77777777" w:rsidR="0059760A" w:rsidRPr="0059760A" w:rsidRDefault="0059760A" w:rsidP="0059760A">
      <w:pPr>
        <w:jc w:val="both"/>
        <w:rPr>
          <w:rFonts w:ascii="Adobe Arabic" w:hAnsi="Adobe Arabic" w:cs="Adobe Arabic"/>
          <w:bCs/>
          <w:color w:val="168489"/>
          <w:sz w:val="36"/>
          <w:szCs w:val="36"/>
          <w:rtl/>
        </w:rPr>
      </w:pPr>
    </w:p>
    <w:p w14:paraId="7FCEA9C9" w14:textId="77777777" w:rsidR="0059760A" w:rsidRPr="0059760A" w:rsidRDefault="0059760A" w:rsidP="0059760A">
      <w:pPr>
        <w:jc w:val="both"/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</w:pPr>
      <w:r w:rsidRPr="0059760A">
        <w:rPr>
          <w:rFonts w:ascii="Adobe Arabic" w:hAnsi="Adobe Arabic" w:cs="Adobe Arabic"/>
          <w:bCs/>
          <w:color w:val="168489"/>
          <w:sz w:val="36"/>
          <w:szCs w:val="36"/>
          <w:rtl/>
          <w:lang w:bidi="ar-SY"/>
        </w:rPr>
        <w:t>3. الكفايات المهنية</w:t>
      </w:r>
    </w:p>
    <w:p w14:paraId="365488A5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إدارة الذات نحو التعلم المهني المستمر والتميز في الأداء.</w:t>
      </w:r>
    </w:p>
    <w:p w14:paraId="640AE8E6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تقديم استشارات مهنية وتغذية راجعة بناءة للزملاء في بيئة العمل.</w:t>
      </w:r>
    </w:p>
    <w:p w14:paraId="119599EC" w14:textId="77777777" w:rsidR="0059760A" w:rsidRPr="0059760A" w:rsidRDefault="0059760A" w:rsidP="0059760A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59760A">
        <w:rPr>
          <w:rFonts w:cs="Sakkal Majalla"/>
          <w:color w:val="000000" w:themeColor="text1"/>
          <w:szCs w:val="34"/>
          <w:rtl/>
        </w:rPr>
        <w:t xml:space="preserve">  القدرة على اتخاذ قرارات مهنية مدروسة لزيادة فرص الترقي الوظيفي.</w:t>
      </w:r>
    </w:p>
    <w:p w14:paraId="333EA876" w14:textId="77777777" w:rsidR="0059760A" w:rsidRPr="0059760A" w:rsidRDefault="0059760A" w:rsidP="0059760A">
      <w:pPr>
        <w:spacing w:line="259" w:lineRule="auto"/>
        <w:jc w:val="both"/>
        <w:rPr>
          <w:rFonts w:ascii="Sakkal Majalla" w:hAnsi="Sakkal Majalla" w:cs="Sakkal Majalla"/>
          <w:color w:val="000000" w:themeColor="text1"/>
          <w:sz w:val="32"/>
          <w:rtl/>
          <w:lang w:bidi="ar-SY"/>
        </w:rPr>
      </w:pPr>
    </w:p>
    <w:p w14:paraId="05D1736A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2720" behindDoc="0" locked="0" layoutInCell="1" allowOverlap="1" wp14:anchorId="7FE6CCC4" wp14:editId="544A8898">
            <wp:simplePos x="0" y="0"/>
            <wp:positionH relativeFrom="margin">
              <wp:posOffset>5321132</wp:posOffset>
            </wp:positionH>
            <wp:positionV relativeFrom="paragraph">
              <wp:posOffset>362585</wp:posOffset>
            </wp:positionV>
            <wp:extent cx="362310" cy="362310"/>
            <wp:effectExtent l="0" t="0" r="0" b="0"/>
            <wp:wrapSquare wrapText="bothSides"/>
            <wp:docPr id="1040" name="Picture 16" descr="Back in time ">
              <a:extLst xmlns:a="http://schemas.openxmlformats.org/drawingml/2006/main">
                <a:ext uri="{FF2B5EF4-FFF2-40B4-BE49-F238E27FC236}">
                  <a16:creationId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4553FE" w14:textId="77777777" w:rsidR="0059760A" w:rsidRPr="0059760A" w:rsidRDefault="0059760A" w:rsidP="0059760A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60A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البرنامج:</w:t>
      </w:r>
    </w:p>
    <w:p w14:paraId="7DFE7552" w14:textId="31B410BD" w:rsidR="0046609B" w:rsidRPr="0046609B" w:rsidRDefault="0059760A" w:rsidP="0059760A">
      <w:pPr>
        <w:shd w:val="clear" w:color="auto" w:fill="F2F2F2" w:themeFill="background1" w:themeFillShade="F2"/>
        <w:spacing w:line="240" w:lineRule="auto"/>
        <w:jc w:val="center"/>
        <w:rPr>
          <w:rFonts w:ascii="Adobe Arabic" w:hAnsi="Adobe Arabic" w:cs="Adobe Arabic"/>
          <w:bCs/>
          <w:color w:val="0D0D0D" w:themeColor="text1" w:themeTint="F2"/>
          <w:sz w:val="48"/>
          <w:szCs w:val="48"/>
          <w:rtl/>
        </w:rPr>
      </w:pPr>
      <w:r w:rsidRPr="0059760A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يوم واحد، 5 ساعات تدريبية</w:t>
      </w:r>
    </w:p>
    <w:p w14:paraId="25E7BE41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</w:rPr>
      </w:pPr>
    </w:p>
    <w:p w14:paraId="467A9A01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687302C2" w14:textId="77777777"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24"/>
          <w:footerReference w:type="default" r:id="rId25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1F3DC9FC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207A858A" w14:textId="77777777"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9F85D1F" wp14:editId="7819524A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73A53B7" w14:textId="28D36006" w:rsidR="005F43F4" w:rsidRPr="00F01FA2" w:rsidRDefault="00EB00D9" w:rsidP="00EB00D9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hyperlink r:id="rId26" w:history="1">
                              <w:r w:rsidR="005F43F4" w:rsidRPr="00EB00D9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محتويات البرنامج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F85D1F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273A53B7" w14:textId="28D36006" w:rsidR="005F43F4" w:rsidRPr="00F01FA2" w:rsidRDefault="00EB00D9" w:rsidP="00EB00D9">
                      <w:pPr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hyperlink r:id="rId27" w:history="1">
                        <w:r w:rsidR="005F43F4" w:rsidRPr="00EB00D9">
                          <w:rPr>
                            <w:rStyle w:val="Hyperlink"/>
                            <w:rFonts w:ascii="Adobe Arabic" w:eastAsia="GE Dinar One" w:hAnsi="Adobe Arabic" w:cs="Adobe Arabic" w:hint="cs"/>
                            <w:b/>
                            <w:bCs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محتويات البرنامج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61D36E" w14:textId="77777777" w:rsidR="00CF7647" w:rsidRDefault="00CF7647" w:rsidP="00820E6E">
      <w:pPr>
        <w:rPr>
          <w:sz w:val="40"/>
          <w:szCs w:val="44"/>
          <w:rtl/>
          <w:lang w:bidi="ar-SY"/>
        </w:rPr>
      </w:pPr>
    </w:p>
    <w:p w14:paraId="1EF8E3B4" w14:textId="77777777" w:rsidR="00DC2CFD" w:rsidRDefault="00DC2CFD" w:rsidP="00DF73E5">
      <w:pPr>
        <w:rPr>
          <w:sz w:val="40"/>
          <w:szCs w:val="44"/>
          <w:lang w:bidi="ar-SY"/>
        </w:rPr>
      </w:pPr>
    </w:p>
    <w:p w14:paraId="4D442178" w14:textId="77777777" w:rsidR="00F15E72" w:rsidRPr="00DC2CFD" w:rsidRDefault="00F15E72" w:rsidP="00DF73E5">
      <w:pPr>
        <w:rPr>
          <w:sz w:val="40"/>
          <w:szCs w:val="44"/>
          <w:rtl/>
          <w:lang w:bidi="ar-SY"/>
        </w:rPr>
      </w:pPr>
    </w:p>
    <w:p w14:paraId="49C4D175" w14:textId="77777777"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E76CD86" wp14:editId="2EB79C92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A452A94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C85DB87" w14:textId="501DDF60" w:rsidR="00F15E72" w:rsidRDefault="0059760A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50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DD8B0EB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62EF148" w14:textId="56A4E8A9" w:rsidR="00F15E72" w:rsidRDefault="0059760A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47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775B04B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0B4D527" w14:textId="6A8183D7" w:rsidR="00F15E72" w:rsidRDefault="0059760A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129C947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AA5C48F" w14:textId="507B5A6B" w:rsidR="00F15E72" w:rsidRDefault="0059760A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37D2EAB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10316E1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E249621" w14:textId="77777777"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E76CD86" id="Group 76" o:spid="_x0000_s1056" style="width:441.25pt;height:293.35pt;mso-position-horizontal-relative:char;mso-position-vertical-relative:line" coordsize="56038,3725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3A452A94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4C85DB87" w14:textId="501DDF60" w:rsidR="00F15E72" w:rsidRDefault="0059760A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50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2DD8B0EB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662EF148" w14:textId="56A4E8A9" w:rsidR="00F15E72" w:rsidRDefault="0059760A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47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2775B04B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شرائح 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30B4D527" w14:textId="6A8183D7" w:rsidR="00F15E72" w:rsidRDefault="0059760A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6129C947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ورقة 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0AA5C48F" w14:textId="507B5A6B" w:rsidR="00F15E72" w:rsidRDefault="0059760A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037D2EAB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210316E1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7E249621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40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41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42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43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44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45" o:title="Search " gain="19661f" blacklevel="22938f"/>
                </v:shape>
                <w10:anchorlock/>
              </v:group>
            </w:pict>
          </mc:Fallback>
        </mc:AlternateContent>
      </w:r>
    </w:p>
    <w:p w14:paraId="1EA45FAE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22F75873" w14:textId="77777777"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21E3D486" w14:textId="1349A5C9" w:rsidR="00FB756E" w:rsidRDefault="0059760A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0B69CC1E" wp14:editId="74C841EF">
                <wp:simplePos x="0" y="0"/>
                <wp:positionH relativeFrom="column">
                  <wp:posOffset>-457200</wp:posOffset>
                </wp:positionH>
                <wp:positionV relativeFrom="paragraph">
                  <wp:posOffset>-469900</wp:posOffset>
                </wp:positionV>
                <wp:extent cx="6657241" cy="7262038"/>
                <wp:effectExtent l="0" t="0" r="0" b="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7241" cy="7262038"/>
                          <a:chOff x="-584791" y="0"/>
                          <a:chExt cx="6657241" cy="7262038"/>
                        </a:xfrm>
                      </wpg:grpSpPr>
                      <wpg:grpSp>
                        <wpg:cNvPr id="1279981941" name="Group 1279981941"/>
                        <wpg:cNvGrpSpPr/>
                        <wpg:grpSpPr>
                          <a:xfrm>
                            <a:off x="-584791" y="2571750"/>
                            <a:ext cx="6171812" cy="4690288"/>
                            <a:chOff x="-746728" y="0"/>
                            <a:chExt cx="6171894" cy="4690620"/>
                          </a:xfrm>
                        </wpg:grpSpPr>
                        <wpg:grpSp>
                          <wpg:cNvPr id="1279981942" name="Group 25"/>
                          <wpg:cNvGrpSpPr/>
                          <wpg:grpSpPr>
                            <a:xfrm>
                              <a:off x="3129990" y="0"/>
                              <a:ext cx="2262379" cy="617912"/>
                              <a:chOff x="3849616" y="0"/>
                              <a:chExt cx="2262379" cy="617912"/>
                            </a:xfrm>
                          </wpg:grpSpPr>
                          <wpg:grpSp>
                            <wpg:cNvPr id="1279981943" name="Group 1279981943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79981944" name="Oval 1279981944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79981945" name="Picture 1279981945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7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279981946" name="TextBox 34"/>
                            <wps:cNvSpPr txBox="1"/>
                            <wps:spPr>
                              <a:xfrm>
                                <a:off x="3849616" y="69869"/>
                                <a:ext cx="1755163" cy="54804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6452ABB" w14:textId="77777777" w:rsidR="0059760A" w:rsidRPr="00BC6FB1" w:rsidRDefault="0059760A" w:rsidP="0059760A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279981947" name="Group 26"/>
                          <wpg:cNvGrpSpPr/>
                          <wpg:grpSpPr>
                            <a:xfrm>
                              <a:off x="-62" y="9939"/>
                              <a:ext cx="2261297" cy="617843"/>
                              <a:chOff x="-62" y="0"/>
                              <a:chExt cx="2261605" cy="618468"/>
                            </a:xfrm>
                          </wpg:grpSpPr>
                          <wps:wsp>
                            <wps:cNvPr id="1279981948" name="Oval 1279981948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9981949" name="TextBox 34"/>
                            <wps:cNvSpPr txBox="1"/>
                            <wps:spPr>
                              <a:xfrm>
                                <a:off x="-62" y="69870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84E90E" w14:textId="77777777" w:rsidR="0059760A" w:rsidRPr="00BC6FB1" w:rsidRDefault="0059760A" w:rsidP="0059760A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محاور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79981950" name="Picture 1279981950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8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9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79981951" name="Text Box 1279981951"/>
                          <wps:cNvSpPr txBox="1"/>
                          <wps:spPr>
                            <a:xfrm>
                              <a:off x="2155768" y="874163"/>
                              <a:ext cx="3269398" cy="381645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ED7C80" w14:textId="3F633DDA" w:rsidR="0059760A" w:rsidRPr="002C04B9" w:rsidRDefault="00EB00D9" w:rsidP="00EB00D9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hyperlink r:id="rId50" w:history="1">
                                  <w:r w:rsidR="0059760A" w:rsidRPr="00EB00D9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عند الانتهاء من تنفيذ أنشطة هذه الجلسة التدريبية، سيتمكّن المشاركون من:</w:t>
                                  </w:r>
                                </w:hyperlink>
                              </w:p>
                              <w:p w14:paraId="58CE201A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التعرّف على مفهوم التطوير الوظيفي وأهميّته في بيئة العمل المعاصرة.</w:t>
                                </w:r>
                              </w:p>
                              <w:p w14:paraId="76B26AF8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التمييز بين المفاهيم الأساسية: الوظيفة، المسار المهني، والتخطيط الوظيفي.</w:t>
                                </w:r>
                              </w:p>
                              <w:p w14:paraId="35BEB104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اكتساب مهارات تحليل الواقع الوظيفي باستخدام أدوات التقييم الذاتي.</w:t>
                                </w:r>
                              </w:p>
                              <w:p w14:paraId="6F99C948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تحديد نقاط القوّة ومجالات التحسين الشخصية.</w:t>
                                </w:r>
                              </w:p>
                              <w:p w14:paraId="79CBBF65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التعرّف على معوّقات التطوّر الوظيفي واستراتيجيات التغلّب عليها.</w:t>
                                </w:r>
                              </w:p>
                              <w:p w14:paraId="187A89CB" w14:textId="77777777" w:rsidR="0059760A" w:rsidRPr="00D0278B" w:rsidRDefault="0059760A" w:rsidP="0059760A">
                                <w:p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9856704" name="Text Box 1579856704"/>
                          <wps:cNvSpPr txBox="1"/>
                          <wps:spPr>
                            <a:xfrm>
                              <a:off x="-746728" y="874046"/>
                              <a:ext cx="3002455" cy="354010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04ED37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افتتاحيّة الدورة.</w:t>
                                </w:r>
                              </w:p>
                              <w:p w14:paraId="480D20DC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نشاط تعارف المشاركين.</w:t>
                                </w:r>
                              </w:p>
                              <w:p w14:paraId="3AB27582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نشاط عصف ذهني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6B52D10B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مفهوم التطوير الوظيفي وأهميته في بيئة العمل الحديثة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632A8483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الفرق بين الوظيفة والمسار المهني والتخطيط الوظيفي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12A769F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تمرين.</w:t>
                                </w:r>
                              </w:p>
                              <w:p w14:paraId="05159439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تحليل الواقع الوظيفي الحالي باستخدام أدوات التقييم الذاتي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27E3F5E5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تحديد نقاط القوة ونقاط التحسين لدى المشارك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6F5D2BF4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معو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قات التطو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ر الوظيفي وكيفية التغل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ب عليها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646C20B5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نشاط تعاوني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232F9D57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192" w:lineRule="auto"/>
                                  <w:ind w:left="578" w:hanging="578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6116251" name="Group 1246116251"/>
                        <wpg:cNvGrpSpPr/>
                        <wpg:grpSpPr>
                          <a:xfrm>
                            <a:off x="-47" y="0"/>
                            <a:ext cx="6072497" cy="1963294"/>
                            <a:chOff x="-47" y="0"/>
                            <a:chExt cx="6072497" cy="1963294"/>
                          </a:xfrm>
                        </wpg:grpSpPr>
                        <pic:pic xmlns:pic="http://schemas.openxmlformats.org/drawingml/2006/picture">
                          <pic:nvPicPr>
                            <pic:cNvPr id="1246116252" name="Picture 124611625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1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2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46116254" name="TextBox 34"/>
                          <wps:cNvSpPr txBox="1"/>
                          <wps:spPr>
                            <a:xfrm>
                              <a:off x="2494372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B3E76C" w14:textId="77777777" w:rsidR="0059760A" w:rsidRPr="00F01FA2" w:rsidRDefault="0059760A" w:rsidP="0059760A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5" name="TextBox 34"/>
                          <wps:cNvSpPr txBox="1"/>
                          <wps:spPr>
                            <a:xfrm>
                              <a:off x="-47" y="1290829"/>
                              <a:ext cx="456628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C20BC0" w14:textId="4A9066B6" w:rsidR="0059760A" w:rsidRPr="00F01FA2" w:rsidRDefault="00EB00D9" w:rsidP="00EB00D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53" w:history="1">
                                  <w:r w:rsidR="0059760A" w:rsidRPr="00EB00D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فهم الواقع وتحديد المسار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69CC1E" id="Group 162" o:spid="_x0000_s1103" style="position:absolute;margin-left:-36pt;margin-top:-37pt;width:524.2pt;height:571.8pt;z-index:252066816;mso-position-horizontal-relative:text;mso-position-vertical-relative:text;mso-width-relative:margin;mso-height-relative:margin" coordorigin="-5847" coordsize="66572,72620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">
                <v:group id="Group 1279981941" o:spid="_x0000_s1104" style="position:absolute;left:-5847;top:25717;width:61717;height:46903" coordorigin="-7467" coordsize="61718,46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">
                  <v:group id="Group 25" o:spid="_x0000_s1105" style="position:absolute;left:31299;width:22624;height:6179" coordorigin="38496" coordsize="22623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">
                    <v:group id="Group 1279981943" o:spid="_x0000_s110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">
                      <v:oval id="Oval 1279981944" o:spid="_x0000_s110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279981945" o:spid="_x0000_s110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">
                        <v:imagedata r:id="rId54" o:title="Target " gain="19661f" blacklevel="22938f"/>
                      </v:shape>
                    </v:group>
                    <v:shape id="_x0000_s1109" type="#_x0000_t202" style="position:absolute;left:38496;top:698;width:17551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" filled="f" stroked="f">
                      <v:textbox style="mso-fit-shape-to-text:t">
                        <w:txbxContent>
                          <w:p w14:paraId="06452ABB" w14:textId="77777777" w:rsidR="0059760A" w:rsidRPr="00BC6FB1" w:rsidRDefault="0059760A" w:rsidP="0059760A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8" coordorigin="" coordsize="22616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">
                    <v:oval id="Oval 1279981948" o:spid="_x0000_s111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8;width:17559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" filled="f" stroked="f">
                      <v:textbox style="mso-fit-shape-to-text:t">
                        <w:txbxContent>
                          <w:p w14:paraId="2684E90E" w14:textId="77777777" w:rsidR="0059760A" w:rsidRPr="00BC6FB1" w:rsidRDefault="0059760A" w:rsidP="0059760A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محاور الجلسة</w:t>
                            </w:r>
                          </w:p>
                        </w:txbxContent>
                      </v:textbox>
                    </v:shape>
                    <v:shape id="Picture 1279981950" o:spid="_x0000_s111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">
                      <v:imagedata r:id="rId55" o:title="Note " gain="19661f" blacklevel="22938f"/>
                    </v:shape>
                  </v:group>
                  <v:shape id="Text Box 1279981951" o:spid="_x0000_s1114" type="#_x0000_t202" style="position:absolute;left:21557;top:8741;width:32694;height:38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" filled="f" stroked="f" strokeweight=".5pt">
                    <v:textbox>
                      <w:txbxContent>
                        <w:p w14:paraId="53ED7C80" w14:textId="3F633DDA" w:rsidR="0059760A" w:rsidRPr="002C04B9" w:rsidRDefault="00EB00D9" w:rsidP="00EB00D9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hyperlink r:id="rId56" w:history="1">
                            <w:r w:rsidR="0059760A" w:rsidRPr="00EB00D9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عند الانتهاء من تنفيذ أنشطة هذه الجلسة التدريبية، سيتمكّن المشاركون من:</w:t>
                            </w:r>
                          </w:hyperlink>
                        </w:p>
                        <w:p w14:paraId="58CE201A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التعرّف على مفهوم التطوير الوظيفي وأهميّته في بيئة العمل المعاصرة.</w:t>
                          </w:r>
                        </w:p>
                        <w:p w14:paraId="76B26AF8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التمييز بين المفاهيم الأساسية: الوظيفة، المسار المهني، والتخطيط الوظيفي.</w:t>
                          </w:r>
                        </w:p>
                        <w:p w14:paraId="35BEB104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اكتساب مهارات تحليل الواقع الوظيفي باستخدام أدوات التقييم الذاتي.</w:t>
                          </w:r>
                        </w:p>
                        <w:p w14:paraId="6F99C948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تحديد نقاط القوّة ومجالات التحسين الشخصية.</w:t>
                          </w:r>
                        </w:p>
                        <w:p w14:paraId="79CBBF65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التعرّف على معوّقات التطوّر الوظيفي واستراتيجيات التغلّب عليها.</w:t>
                          </w:r>
                        </w:p>
                        <w:p w14:paraId="187A89CB" w14:textId="77777777" w:rsidR="0059760A" w:rsidRPr="00D0278B" w:rsidRDefault="0059760A" w:rsidP="0059760A">
                          <w:p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579856704" o:spid="_x0000_s1115" type="#_x0000_t202" style="position:absolute;left:-7467;top:8740;width:30024;height:35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" filled="f" stroked="f" strokeweight=".5pt">
                    <v:textbox>
                      <w:txbxContent>
                        <w:p w14:paraId="3004ED37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افتتاحيّة الدورة.</w:t>
                          </w:r>
                        </w:p>
                        <w:p w14:paraId="480D20DC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نشاط تعارف المشاركين.</w:t>
                          </w:r>
                        </w:p>
                        <w:p w14:paraId="3AB27582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نشاط عصف ذهني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6B52D10B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مفهوم التطوير الوظيفي وأهميته في بيئة العمل الحديثة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632A8483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الفرق بين الوظيفة والمسار المهني والتخطيط الوظيفي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12A769F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تمرين.</w:t>
                          </w:r>
                        </w:p>
                        <w:p w14:paraId="05159439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تحليل الواقع الوظيفي الحالي باستخدام أدوات التقييم الذاتي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27E3F5E5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تحديد نقاط القوة ونقاط التحسين لدى المشارك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6F5D2BF4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معو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قات التطو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ر الوظيفي وكيفية التغل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ب عليها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646C20B5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نشاط تعاوني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232F9D57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192" w:lineRule="auto"/>
                            <w:ind w:left="578" w:hanging="578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246116251" o:spid="_x0000_s1116" style="position:absolute;width:60724;height:19632" coordorigin="" coordsize="60724,19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">
                  <v:shape id="Picture 1246116252" o:spid="_x0000_s111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">
                    <v:imagedata r:id="rId57" o:title="Calendar " gain="19661f" blacklevel="22938f"/>
                  </v:shape>
                  <v:shape id="_x0000_s1118" type="#_x0000_t202" style="position:absolute;left:24943;top:198;width:2430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" filled="f" stroked="f">
                    <v:textbox style="mso-fit-shape-to-text:t">
                      <w:txbxContent>
                        <w:p w14:paraId="74B3E76C" w14:textId="77777777" w:rsidR="0059760A" w:rsidRPr="00F01FA2" w:rsidRDefault="0059760A" w:rsidP="0059760A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19" type="#_x0000_t202" style="position:absolute;top:12908;width:45662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" filled="f" stroked="f">
                    <v:textbox style="mso-fit-shape-to-text:t">
                      <w:txbxContent>
                        <w:p w14:paraId="34C20BC0" w14:textId="4A9066B6" w:rsidR="0059760A" w:rsidRPr="00F01FA2" w:rsidRDefault="00EB00D9" w:rsidP="00EB00D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58" w:history="1">
                            <w:r w:rsidR="0059760A" w:rsidRPr="00EB00D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فهم الواقع وتحديد المسار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C5CE3FC" w14:textId="77777777"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14:paraId="52A30314" w14:textId="77777777"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2722BF74" w14:textId="75AC2C3C" w:rsidR="00D374CF" w:rsidRDefault="0059760A" w:rsidP="0059760A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3DAADF3C" wp14:editId="5F42E174">
                <wp:simplePos x="0" y="0"/>
                <wp:positionH relativeFrom="column">
                  <wp:posOffset>-755650</wp:posOffset>
                </wp:positionH>
                <wp:positionV relativeFrom="paragraph">
                  <wp:posOffset>-469900</wp:posOffset>
                </wp:positionV>
                <wp:extent cx="6954952" cy="7432058"/>
                <wp:effectExtent l="0" t="0" r="0" b="0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4952" cy="7432058"/>
                          <a:chOff x="-882502" y="0"/>
                          <a:chExt cx="6954952" cy="7432058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-882502" y="2571750"/>
                            <a:ext cx="6468744" cy="4860308"/>
                            <a:chOff x="-1044443" y="0"/>
                            <a:chExt cx="6468830" cy="4860653"/>
                          </a:xfrm>
                        </wpg:grpSpPr>
                        <wpg:grpSp>
                          <wpg:cNvPr id="177" name="Group 25"/>
                          <wpg:cNvGrpSpPr/>
                          <wpg:grpSpPr>
                            <a:xfrm>
                              <a:off x="3130043" y="0"/>
                              <a:ext cx="2262326" cy="617972"/>
                              <a:chOff x="3849669" y="0"/>
                              <a:chExt cx="2262326" cy="617972"/>
                            </a:xfrm>
                          </wpg:grpSpPr>
                          <wpg:grpSp>
                            <wpg:cNvPr id="185" name="Group 185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86" name="Oval 186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7" name="Picture 18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7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8" name="TextBox 34"/>
                            <wps:cNvSpPr txBox="1"/>
                            <wps:spPr>
                              <a:xfrm>
                                <a:off x="3849669" y="69928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81DD5F" w14:textId="77777777" w:rsidR="0059760A" w:rsidRPr="00BC6FB1" w:rsidRDefault="0059760A" w:rsidP="0059760A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89" name="Group 26"/>
                          <wpg:cNvGrpSpPr/>
                          <wpg:grpSpPr>
                            <a:xfrm>
                              <a:off x="-67" y="9939"/>
                              <a:ext cx="2261302" cy="617904"/>
                              <a:chOff x="-67" y="0"/>
                              <a:chExt cx="2261610" cy="618529"/>
                            </a:xfrm>
                          </wpg:grpSpPr>
                          <wps:wsp>
                            <wps:cNvPr id="1451488576" name="Oval 1451488576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77" name="TextBox 34"/>
                            <wps:cNvSpPr txBox="1"/>
                            <wps:spPr>
                              <a:xfrm>
                                <a:off x="-67" y="69930"/>
                                <a:ext cx="1755402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C1676CE" w14:textId="77777777" w:rsidR="0059760A" w:rsidRPr="00BC6FB1" w:rsidRDefault="0059760A" w:rsidP="0059760A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محاور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78" name="Picture 1451488578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8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9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79" name="Text Box 1451488579"/>
                          <wps:cNvSpPr txBox="1"/>
                          <wps:spPr>
                            <a:xfrm>
                              <a:off x="2102384" y="873941"/>
                              <a:ext cx="3322003" cy="37103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D888E3" w14:textId="6D4815A6" w:rsidR="0059760A" w:rsidRPr="002C04B9" w:rsidRDefault="00EB00D9" w:rsidP="00EB00D9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hyperlink r:id="rId59" w:history="1">
                                  <w:r w:rsidR="0059760A" w:rsidRPr="00EB00D9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عند الانتهاء من تنفيذ أنشطة هذه الجلسة التدريبية، سيتمكّن المشاركون من:</w:t>
                                  </w:r>
                                </w:hyperlink>
                              </w:p>
                              <w:p w14:paraId="32085451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التعرّف على أسس التخطيط الفعّال للمسار الوظيفي.</w:t>
                                </w:r>
                              </w:p>
                              <w:p w14:paraId="049777FA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اكتساب مهارة صياغة الأهداف المهنية بمستوياتها المختلفة.</w:t>
                                </w:r>
                              </w:p>
                              <w:p w14:paraId="41E26F69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تطوير القدرة على بناء خطة تطوير وظيفي شخصية واقعية.</w:t>
                                </w:r>
                              </w:p>
                              <w:p w14:paraId="26D8F4D3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استيعاب آليات التطوير الذاتي والتعلّم المستمر.</w:t>
                                </w:r>
                              </w:p>
                              <w:p w14:paraId="6C3508C8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التعرّف على استراتيجيات التميّز الوظيفي وزيادة فرص الترقية.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80" name="Text Box 1451488580"/>
                          <wps:cNvSpPr txBox="1"/>
                          <wps:spPr>
                            <a:xfrm>
                              <a:off x="-1044443" y="874011"/>
                              <a:ext cx="3299749" cy="3986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9EE175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عصف ذهني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6F3C28A2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أسس التخطيط الفع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 للمسار الوظيفي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1EFB49A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صياغة الأهداف المهنية قصيرة ومتوسطة وطويلة المدى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13F06B90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تمرين.</w:t>
                                </w:r>
                              </w:p>
                              <w:p w14:paraId="095B3148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بناء خطة تطوير وظيفي شخصية قابلة للتطبيق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0A7E52F4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مهارات تطوير الذات المستمرة والتعل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 المهني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2B410C2B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استراتيجيات التمي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ز الوظيفي وزيادة فرص الترقية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97CA9EE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تعاوني</w:t>
                                </w: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3E900746" w14:textId="77777777" w:rsidR="0059760A" w:rsidRPr="00D0278B" w:rsidRDefault="0059760A" w:rsidP="0059760A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D0278B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  <w:p w14:paraId="3673CCFD" w14:textId="77777777" w:rsidR="0059760A" w:rsidRPr="00D0278B" w:rsidRDefault="0059760A" w:rsidP="0059760A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581" name="Group 1451488581"/>
                        <wpg:cNvGrpSpPr/>
                        <wpg:grpSpPr>
                          <a:xfrm>
                            <a:off x="-55" y="0"/>
                            <a:ext cx="6072505" cy="1963433"/>
                            <a:chOff x="-55" y="0"/>
                            <a:chExt cx="6072505" cy="1963433"/>
                          </a:xfrm>
                        </wpg:grpSpPr>
                        <pic:pic xmlns:pic="http://schemas.openxmlformats.org/drawingml/2006/picture">
                          <pic:nvPicPr>
                            <pic:cNvPr id="1451488582" name="Picture 145148858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1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2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584" name="TextBox 34"/>
                          <wps:cNvSpPr txBox="1"/>
                          <wps:spPr>
                            <a:xfrm>
                              <a:off x="2494410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8BE778" w14:textId="77777777" w:rsidR="0059760A" w:rsidRPr="00F01FA2" w:rsidRDefault="0059760A" w:rsidP="0059760A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5" name="TextBox 34"/>
                          <wps:cNvSpPr txBox="1"/>
                          <wps:spPr>
                            <a:xfrm>
                              <a:off x="-55" y="1290968"/>
                              <a:ext cx="456628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3BAD19" w14:textId="2C91AF57" w:rsidR="0059760A" w:rsidRPr="00F01FA2" w:rsidRDefault="00EB00D9" w:rsidP="00EB00D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60" w:history="1">
                                  <w:r w:rsidR="0059760A" w:rsidRPr="00EB00D9">
                                    <w:rPr>
                                      <w:rStyle w:val="Hyperlink"/>
                                      <w:rFonts w:ascii="Adobe Arabic" w:eastAsia="GE Dinar One" w:hAnsi="Adobe Arabic" w:cs="Adobe Arabic" w:hint="cs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التخطيط والتميّز الوظيفي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ADF3C" id="Group 175" o:spid="_x0000_s1120" style="position:absolute;margin-left:-59.5pt;margin-top:-37pt;width:547.65pt;height:585.2pt;z-index:252068864;mso-position-horizontal-relative:text;mso-position-vertical-relative:text;mso-width-relative:margin;mso-height-relative:margin" coordorigin="-8825" coordsize="69549,74320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">
                <v:group id="Group 176" o:spid="_x0000_s1121" style="position:absolute;left:-8825;top:25717;width:64687;height:48603" coordorigin="-10444" coordsize="64688,48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group id="Group 25" o:spid="_x0000_s1122" style="position:absolute;left:31300;width:22623;height:6179" coordorigin="38496" coordsize="22623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group id="Group 185" o:spid="_x0000_s1123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oval id="Oval 186" o:spid="_x0000_s1124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" fillcolor="#168489" stroked="f" strokeweight="1pt">
                        <v:fill opacity="49087f"/>
                        <v:stroke joinstyle="miter"/>
                      </v:oval>
                      <v:shape id="Picture 187" o:spid="_x0000_s1125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">
                        <v:imagedata r:id="rId54" o:title="Target " gain="19661f" blacklevel="22938f"/>
                      </v:shape>
                    </v:group>
                    <v:shape id="_x0000_s1126" type="#_x0000_t202" style="position:absolute;left:38496;top:699;width:17552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<v:textbox style="mso-fit-shape-to-text:t">
                        <w:txbxContent>
                          <w:p w14:paraId="5781DD5F" w14:textId="77777777" w:rsidR="0059760A" w:rsidRPr="00BC6FB1" w:rsidRDefault="0059760A" w:rsidP="0059760A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27" style="position:absolute;top:99;width:22612;height:6179" coordorigin="" coordsize="22616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<v:oval id="Oval 1451488576" o:spid="_x0000_s1128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29" type="#_x0000_t202" style="position:absolute;top:699;width:17553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" filled="f" stroked="f">
                      <v:textbox style="mso-fit-shape-to-text:t">
                        <w:txbxContent>
                          <w:p w14:paraId="2C1676CE" w14:textId="77777777" w:rsidR="0059760A" w:rsidRPr="00BC6FB1" w:rsidRDefault="0059760A" w:rsidP="0059760A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محاور الجلسة</w:t>
                            </w:r>
                          </w:p>
                        </w:txbxContent>
                      </v:textbox>
                    </v:shape>
                    <v:shape id="Picture 1451488578" o:spid="_x0000_s1130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">
                      <v:imagedata r:id="rId55" o:title="Note " gain="19661f" blacklevel="22938f"/>
                    </v:shape>
                  </v:group>
                  <v:shape id="Text Box 1451488579" o:spid="_x0000_s1131" type="#_x0000_t202" style="position:absolute;left:21023;top:8739;width:33220;height:37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" filled="f" stroked="f" strokeweight=".5pt">
                    <v:textbox>
                      <w:txbxContent>
                        <w:p w14:paraId="74D888E3" w14:textId="6D4815A6" w:rsidR="0059760A" w:rsidRPr="002C04B9" w:rsidRDefault="00EB00D9" w:rsidP="00EB00D9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hyperlink r:id="rId61" w:history="1">
                            <w:r w:rsidR="0059760A" w:rsidRPr="00EB00D9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عند الانتهاء من تنفيذ أنشطة هذه الجلسة التدريبية، سيتمكّن المشاركون من:</w:t>
                            </w:r>
                          </w:hyperlink>
                        </w:p>
                        <w:p w14:paraId="32085451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التعرّف على أسس التخطيط الفعّال للمسار الوظيفي.</w:t>
                          </w:r>
                        </w:p>
                        <w:p w14:paraId="049777FA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اكتساب مهارة صياغة الأهداف المهنية بمستوياتها المختلفة.</w:t>
                          </w:r>
                        </w:p>
                        <w:p w14:paraId="41E26F69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تطوير القدرة على بناء خطة تطوير وظيفي شخصية واقعية.</w:t>
                          </w:r>
                        </w:p>
                        <w:p w14:paraId="26D8F4D3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استيعاب آليات التطوير الذاتي والتعلّم المستمر.</w:t>
                          </w:r>
                        </w:p>
                        <w:p w14:paraId="6C3508C8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التعرّف على استراتيجيات التميّز الوظيفي وزيادة فرص الترقية.</w:t>
                          </w:r>
                        </w:p>
                      </w:txbxContent>
                    </v:textbox>
                  </v:shape>
                  <v:shape id="Text Box 1451488580" o:spid="_x0000_s1132" type="#_x0000_t202" style="position:absolute;left:-10444;top:8740;width:32997;height:39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" filled="f" stroked="f" strokeweight=".5pt">
                    <v:textbox>
                      <w:txbxContent>
                        <w:p w14:paraId="499EE175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عصف ذهني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6F3C28A2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أسس التخطيط الفع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 للمسار الوظيفي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1EFB49A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صياغة الأهداف المهنية قصيرة ومتوسطة وطويلة المدى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13F06B90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تمرين.</w:t>
                          </w:r>
                        </w:p>
                        <w:p w14:paraId="095B3148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بناء خطة تطوير وظيفي شخصية قابلة للتطبيق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0A7E52F4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مهارات تطوير الذات المستمرة والتعل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 المهني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2B410C2B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استراتيجيات التمي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ّ</w:t>
                          </w: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ز الوظيفي وزيادة فرص الترقية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97CA9EE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تعاوني</w:t>
                          </w: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3E900746" w14:textId="77777777" w:rsidR="0059760A" w:rsidRPr="00D0278B" w:rsidRDefault="0059760A" w:rsidP="0059760A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D0278B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التقويم.</w:t>
                          </w:r>
                        </w:p>
                        <w:p w14:paraId="3673CCFD" w14:textId="77777777" w:rsidR="0059760A" w:rsidRPr="00D0278B" w:rsidRDefault="0059760A" w:rsidP="0059760A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1451488581" o:spid="_x0000_s1133" style="position:absolute;width:60724;height:19634" coordorigin="" coordsize="60725,19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">
                  <v:shape id="Picture 1451488582" o:spid="_x0000_s1134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">
                    <v:imagedata r:id="rId57" o:title="Calendar " gain="19661f" blacklevel="22938f"/>
                  </v:shape>
                  <v:shape id="_x0000_s1135" type="#_x0000_t202" style="position:absolute;left:24944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" filled="f" stroked="f">
                    <v:textbox style="mso-fit-shape-to-text:t">
                      <w:txbxContent>
                        <w:p w14:paraId="138BE778" w14:textId="77777777" w:rsidR="0059760A" w:rsidRPr="00F01FA2" w:rsidRDefault="0059760A" w:rsidP="0059760A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36" type="#_x0000_t202" style="position:absolute;top:12909;width:4566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" filled="f" stroked="f">
                    <v:textbox style="mso-fit-shape-to-text:t">
                      <w:txbxContent>
                        <w:p w14:paraId="793BAD19" w14:textId="2C91AF57" w:rsidR="0059760A" w:rsidRPr="00F01FA2" w:rsidRDefault="00EB00D9" w:rsidP="00EB00D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62" w:history="1">
                            <w:r w:rsidR="0059760A" w:rsidRPr="00EB00D9">
                              <w:rPr>
                                <w:rStyle w:val="Hyperlink"/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التخطيط والتميّز الوظيفي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D374CF" w:rsidSect="005E1791">
      <w:headerReference w:type="default" r:id="rId63"/>
      <w:footerReference w:type="default" r:id="rId64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607D8" w14:textId="77777777" w:rsidR="00F516DC" w:rsidRDefault="00F516DC" w:rsidP="00F53D08">
      <w:pPr>
        <w:spacing w:line="240" w:lineRule="auto"/>
      </w:pPr>
      <w:r>
        <w:separator/>
      </w:r>
    </w:p>
  </w:endnote>
  <w:endnote w:type="continuationSeparator" w:id="0">
    <w:p w14:paraId="453BA7B9" w14:textId="77777777" w:rsidR="00F516DC" w:rsidRDefault="00F516DC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9494" w14:textId="77777777" w:rsidR="00FF4C8B" w:rsidRDefault="00FF4C8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903AE" w14:textId="77777777" w:rsidR="00DC2CFD" w:rsidRPr="00DC2CFD" w:rsidRDefault="00D90411">
        <w:pPr>
          <w:pStyle w:val="a4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37C32325" wp14:editId="54280401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7A3ADF5C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DC2CFD" w:rsidRPr="00DC2CFD">
          <w:rPr>
            <w:noProof/>
            <w:color w:val="FFFFFF" w:themeColor="background1"/>
          </w:rPr>
          <w:t>2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14:paraId="168EED80" w14:textId="77777777" w:rsidR="00DC2CFD" w:rsidRPr="00DC2CFD" w:rsidRDefault="00DC2CFD">
    <w:pPr>
      <w:pStyle w:val="a4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63D2" w14:textId="77777777" w:rsidR="00FF4C8B" w:rsidRDefault="00FF4C8B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700F06" w14:textId="77777777" w:rsidR="0046609B" w:rsidRPr="00DC2CFD" w:rsidRDefault="0046609B">
        <w:pPr>
          <w:pStyle w:val="a4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Pr="00DC2CFD">
          <w:rPr>
            <w:noProof/>
            <w:color w:val="FFFFFF" w:themeColor="background1"/>
          </w:rPr>
          <w:t>2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14:paraId="2FFD339F" w14:textId="77777777" w:rsidR="0046609B" w:rsidRPr="00DC2CFD" w:rsidRDefault="0046609B">
    <w:pPr>
      <w:pStyle w:val="a4"/>
      <w:rPr>
        <w:color w:val="FFFFFF" w:themeColor="background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B3BB" w14:textId="078AF7AA" w:rsidR="0046609B" w:rsidRPr="00DC2CFD" w:rsidRDefault="00FF4C8B">
    <w:pPr>
      <w:pStyle w:val="a4"/>
      <w:jc w:val="center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E4B11F3" wp14:editId="20A8AB57">
              <wp:simplePos x="0" y="0"/>
              <wp:positionH relativeFrom="column">
                <wp:posOffset>-563545</wp:posOffset>
              </wp:positionH>
              <wp:positionV relativeFrom="paragraph">
                <wp:posOffset>66591</wp:posOffset>
              </wp:positionV>
              <wp:extent cx="1479550" cy="304800"/>
              <wp:effectExtent l="0" t="0" r="0" b="0"/>
              <wp:wrapNone/>
              <wp:docPr id="973351143" name="مربع نص 9733511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955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332C2B" w14:textId="77777777" w:rsidR="00FF4C8B" w:rsidRPr="00107953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107953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B11F3" id="_x0000_t202" coordsize="21600,21600" o:spt="202" path="m,l,21600r21600,l21600,xe">
              <v:stroke joinstyle="miter"/>
              <v:path gradientshapeok="t" o:connecttype="rect"/>
            </v:shapetype>
            <v:shape id="مربع نص 973351143" o:spid="_x0000_s1137" type="#_x0000_t202" style="position:absolute;left:0;text-align:left;margin-left:-44.35pt;margin-top:5.25pt;width:116.5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" filled="f" stroked="f" strokeweight=".5pt">
              <v:textbox>
                <w:txbxContent>
                  <w:p w14:paraId="58332C2B" w14:textId="77777777" w:rsidR="00FF4C8B" w:rsidRPr="00107953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107953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sdt>
      <w:sdtPr>
        <w:rPr>
          <w:color w:val="FFFFFF" w:themeColor="background1"/>
          <w:rtl/>
        </w:rPr>
        <w:id w:val="-6769599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609B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84864" behindDoc="1" locked="0" layoutInCell="1" allowOverlap="1" wp14:anchorId="6624FD1D" wp14:editId="46AFF61F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6C845590" id="Group 39" o:spid="_x0000_s1026" style="position:absolute;margin-left:0;margin-top:-273.75pt;width:599.25pt;height:328pt;z-index:-25163161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46609B" w:rsidRPr="00DC2CFD">
          <w:rPr>
            <w:color w:val="FFFFFF" w:themeColor="background1"/>
          </w:rPr>
          <w:fldChar w:fldCharType="begin"/>
        </w:r>
        <w:r w:rsidR="0046609B" w:rsidRPr="00DC2CFD">
          <w:rPr>
            <w:color w:val="FFFFFF" w:themeColor="background1"/>
          </w:rPr>
          <w:instrText xml:space="preserve"> PAGE   \* MERGEFORMAT </w:instrText>
        </w:r>
        <w:r w:rsidR="0046609B" w:rsidRPr="00DC2CFD">
          <w:rPr>
            <w:color w:val="FFFFFF" w:themeColor="background1"/>
          </w:rPr>
          <w:fldChar w:fldCharType="separate"/>
        </w:r>
        <w:r w:rsidR="0046609B" w:rsidRPr="00DC2CFD">
          <w:rPr>
            <w:noProof/>
            <w:color w:val="FFFFFF" w:themeColor="background1"/>
          </w:rPr>
          <w:t>2</w:t>
        </w:r>
        <w:r w:rsidR="0046609B" w:rsidRPr="00DC2CFD">
          <w:rPr>
            <w:noProof/>
            <w:color w:val="FFFFFF" w:themeColor="background1"/>
          </w:rPr>
          <w:fldChar w:fldCharType="end"/>
        </w:r>
      </w:sdtContent>
    </w:sdt>
  </w:p>
  <w:p w14:paraId="71D3F3F5" w14:textId="5A0B88C6" w:rsidR="0046609B" w:rsidRPr="00DC2CFD" w:rsidRDefault="00FF4C8B">
    <w:pPr>
      <w:pStyle w:val="a4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59F779C" wp14:editId="0B8D21F0">
              <wp:simplePos x="0" y="0"/>
              <wp:positionH relativeFrom="column">
                <wp:posOffset>-520700</wp:posOffset>
              </wp:positionH>
              <wp:positionV relativeFrom="page">
                <wp:posOffset>10330180</wp:posOffset>
              </wp:positionV>
              <wp:extent cx="1466850" cy="282575"/>
              <wp:effectExtent l="0" t="0" r="0" b="3175"/>
              <wp:wrapNone/>
              <wp:docPr id="19870840" name="مستطيل 198708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B56DFB" w14:textId="77777777" w:rsidR="00FF4C8B" w:rsidRPr="007C020A" w:rsidRDefault="00FF4C8B" w:rsidP="00FF4C8B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9F779C" id="مستطيل 19870840" o:spid="_x0000_s1138" style="position:absolute;left:0;text-align:left;margin-left:-41pt;margin-top:813.4pt;width:115.5pt;height:2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" filled="f" stroked="f" strokeweight="1pt">
              <v:textbox>
                <w:txbxContent>
                  <w:p w14:paraId="2BB56DFB" w14:textId="77777777" w:rsidR="00FF4C8B" w:rsidRPr="007C020A" w:rsidRDefault="00FF4C8B" w:rsidP="00FF4C8B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5975F3C" wp14:editId="1F58B98C">
              <wp:simplePos x="0" y="0"/>
              <wp:positionH relativeFrom="column">
                <wp:posOffset>3572510</wp:posOffset>
              </wp:positionH>
              <wp:positionV relativeFrom="paragraph">
                <wp:posOffset>345704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A8EA268" w14:textId="77777777" w:rsidR="00FF4C8B" w:rsidRPr="00DC31A5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4CF97A8C" w14:textId="77777777" w:rsidR="00FF4C8B" w:rsidRPr="00DC31A5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9DF35FD" w14:textId="77777777" w:rsidR="00FF4C8B" w:rsidRPr="00DC31A5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2326D852" w14:textId="77777777" w:rsidR="00FF4C8B" w:rsidRPr="00DC31A5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2445781D" w14:textId="77777777" w:rsidR="00FF4C8B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181DBE77" w14:textId="77777777" w:rsidR="00FF4C8B" w:rsidRPr="00DC31A5" w:rsidRDefault="00FF4C8B" w:rsidP="00FF4C8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5975F3C" id="مستطيل 38" o:spid="_x0000_s1139" style="position:absolute;left:0;text-align:left;margin-left:281.3pt;margin-top:27.2pt;width:186.95pt;height:11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" filled="f" stroked="f" strokeweight="1pt">
              <v:textbox>
                <w:txbxContent>
                  <w:p w14:paraId="7A8EA268" w14:textId="77777777" w:rsidR="00FF4C8B" w:rsidRPr="00DC31A5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4CF97A8C" w14:textId="77777777" w:rsidR="00FF4C8B" w:rsidRPr="00DC31A5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9DF35FD" w14:textId="77777777" w:rsidR="00FF4C8B" w:rsidRPr="00DC31A5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2326D852" w14:textId="77777777" w:rsidR="00FF4C8B" w:rsidRPr="00DC31A5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2445781D" w14:textId="77777777" w:rsidR="00FF4C8B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181DBE77" w14:textId="77777777" w:rsidR="00FF4C8B" w:rsidRPr="00DC31A5" w:rsidRDefault="00FF4C8B" w:rsidP="00FF4C8B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750C9" w14:textId="77777777" w:rsidR="00F516DC" w:rsidRDefault="00F516DC" w:rsidP="00F53D08">
      <w:pPr>
        <w:spacing w:line="240" w:lineRule="auto"/>
      </w:pPr>
      <w:r>
        <w:separator/>
      </w:r>
    </w:p>
  </w:footnote>
  <w:footnote w:type="continuationSeparator" w:id="0">
    <w:p w14:paraId="7D7E703E" w14:textId="77777777" w:rsidR="00F516DC" w:rsidRDefault="00F516DC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1AAF5" w14:textId="77777777" w:rsidR="00FF4C8B" w:rsidRDefault="00FF4C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761EF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D4A50F8" wp14:editId="071124F3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444B2D6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9128A" w14:textId="77777777" w:rsidR="00FF4C8B" w:rsidRDefault="00FF4C8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4D2FE" w14:textId="77777777" w:rsidR="00E4514E" w:rsidRDefault="00D90411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1E2E71BB" wp14:editId="76CDE4D4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1427915141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1853064769" name="Group 1853064769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1518501991" name="Rectangle 1518501991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1528376" name="Rectangle 2021528376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5821213" name="Rectangle 1105821213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63270975" name="Rectangle: Rounded Corners 1363270975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E8E20BF" id="Group 8" o:spid="_x0000_s1026" style="position:absolute;margin-left:-105.1pt;margin-top:-35.95pt;width:648.55pt;height:212.6pt;z-index:25167257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">
              <v:group id="Group 1853064769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1F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">
                <v:rect id="Rectangle 1518501991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" fillcolor="#a5a5a5 [2092]" stroked="f" strokeweight="1pt">
                  <v:fill opacity="49087f"/>
                </v:rect>
                <v:rect id="Rectangle 2021528376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" fillcolor="#168489" stroked="f" strokeweight="1pt">
                  <v:fill opacity="49087f"/>
                </v:rect>
                <v:rect id="Rectangle 1105821213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" fillcolor="#a5a5a5 [2092]" stroked="f" strokeweight="1pt">
                  <v:fill opacity="49087f"/>
                </v:rect>
              </v:group>
              <v:roundrect id="Rectangle: Rounded Corners 1363270975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3D0874F" wp14:editId="01E3C9EE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55166205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2928AE" id="Rectangle 28" o:spid="_x0000_s1026" style="position:absolute;margin-left:-71.25pt;margin-top:-36pt;width:612pt;height:1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9E3F" w14:textId="77777777" w:rsidR="0046609B" w:rsidRDefault="004660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AC655FA" wp14:editId="45DD193C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C7D973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9BEE" w14:textId="77777777" w:rsidR="0046609B" w:rsidRDefault="0046609B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4E1DF33B" wp14:editId="6E08EF81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78872409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7D9163B" wp14:editId="0E36C4B5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89D29ED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99.85pt;height:373.5pt" o:bullet="t">
        <v:imagedata r:id="rId1" o:title="Picture1"/>
      </v:shape>
    </w:pict>
  </w:numPicBullet>
  <w:numPicBullet w:numPicBulletId="1">
    <w:pict>
      <v:shape id="_x0000_i1033" type="#_x0000_t75" style="width:409.5pt;height:409.5pt" o:bullet="t">
        <v:imagedata r:id="rId2" o:title="436303"/>
      </v:shape>
    </w:pict>
  </w:numPicBullet>
  <w:abstractNum w:abstractNumId="0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4834587">
    <w:abstractNumId w:val="3"/>
  </w:num>
  <w:num w:numId="2" w16cid:durableId="1422525028">
    <w:abstractNumId w:val="1"/>
  </w:num>
  <w:num w:numId="3" w16cid:durableId="1676304990">
    <w:abstractNumId w:val="1"/>
  </w:num>
  <w:num w:numId="4" w16cid:durableId="876237233">
    <w:abstractNumId w:val="0"/>
  </w:num>
  <w:num w:numId="5" w16cid:durableId="540244483">
    <w:abstractNumId w:val="0"/>
  </w:num>
  <w:num w:numId="6" w16cid:durableId="41878035">
    <w:abstractNumId w:val="4"/>
  </w:num>
  <w:num w:numId="7" w16cid:durableId="1188422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B8"/>
    <w:rsid w:val="00015BA6"/>
    <w:rsid w:val="000175C5"/>
    <w:rsid w:val="00017C30"/>
    <w:rsid w:val="000247F2"/>
    <w:rsid w:val="00026EBD"/>
    <w:rsid w:val="00031285"/>
    <w:rsid w:val="00040B1C"/>
    <w:rsid w:val="00052041"/>
    <w:rsid w:val="000552B9"/>
    <w:rsid w:val="00057FFB"/>
    <w:rsid w:val="0006418D"/>
    <w:rsid w:val="000724CA"/>
    <w:rsid w:val="00075B3B"/>
    <w:rsid w:val="0007723F"/>
    <w:rsid w:val="00085163"/>
    <w:rsid w:val="00090487"/>
    <w:rsid w:val="000B4041"/>
    <w:rsid w:val="000C4B58"/>
    <w:rsid w:val="000F65A1"/>
    <w:rsid w:val="001101A0"/>
    <w:rsid w:val="001239F5"/>
    <w:rsid w:val="0013146F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92F00"/>
    <w:rsid w:val="002A1158"/>
    <w:rsid w:val="002C1700"/>
    <w:rsid w:val="002D301E"/>
    <w:rsid w:val="002E6293"/>
    <w:rsid w:val="002F58A5"/>
    <w:rsid w:val="003000E6"/>
    <w:rsid w:val="00305CD1"/>
    <w:rsid w:val="0032182E"/>
    <w:rsid w:val="00351640"/>
    <w:rsid w:val="00351BFB"/>
    <w:rsid w:val="0035503C"/>
    <w:rsid w:val="00363F3E"/>
    <w:rsid w:val="0036611D"/>
    <w:rsid w:val="0037091C"/>
    <w:rsid w:val="00371D5F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51C2C"/>
    <w:rsid w:val="004551E6"/>
    <w:rsid w:val="0046609B"/>
    <w:rsid w:val="004B21EA"/>
    <w:rsid w:val="004C02BF"/>
    <w:rsid w:val="004E7F53"/>
    <w:rsid w:val="005061FF"/>
    <w:rsid w:val="00507087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9760A"/>
    <w:rsid w:val="005A14EB"/>
    <w:rsid w:val="005B19EA"/>
    <w:rsid w:val="005B20FB"/>
    <w:rsid w:val="005B394D"/>
    <w:rsid w:val="005B6BA6"/>
    <w:rsid w:val="005E1791"/>
    <w:rsid w:val="005F43F4"/>
    <w:rsid w:val="00605A10"/>
    <w:rsid w:val="006062A0"/>
    <w:rsid w:val="00610759"/>
    <w:rsid w:val="00620AB0"/>
    <w:rsid w:val="00635307"/>
    <w:rsid w:val="00636A52"/>
    <w:rsid w:val="00643F60"/>
    <w:rsid w:val="00685B67"/>
    <w:rsid w:val="006A6D23"/>
    <w:rsid w:val="006A7D92"/>
    <w:rsid w:val="006B610D"/>
    <w:rsid w:val="006B6382"/>
    <w:rsid w:val="006C0B9D"/>
    <w:rsid w:val="006C3ECB"/>
    <w:rsid w:val="006E04F3"/>
    <w:rsid w:val="006E2B00"/>
    <w:rsid w:val="006F1D3A"/>
    <w:rsid w:val="006F4600"/>
    <w:rsid w:val="007067A6"/>
    <w:rsid w:val="00713FA8"/>
    <w:rsid w:val="00724E42"/>
    <w:rsid w:val="007511C6"/>
    <w:rsid w:val="00774F12"/>
    <w:rsid w:val="007900DD"/>
    <w:rsid w:val="007B5069"/>
    <w:rsid w:val="007C1E73"/>
    <w:rsid w:val="007D09B8"/>
    <w:rsid w:val="007D45C4"/>
    <w:rsid w:val="007E321C"/>
    <w:rsid w:val="007F2463"/>
    <w:rsid w:val="007F4B8E"/>
    <w:rsid w:val="00804E71"/>
    <w:rsid w:val="00806022"/>
    <w:rsid w:val="00820E6E"/>
    <w:rsid w:val="008247B4"/>
    <w:rsid w:val="00834853"/>
    <w:rsid w:val="008452D0"/>
    <w:rsid w:val="008500D7"/>
    <w:rsid w:val="008509A1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70EC2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A125F"/>
    <w:rsid w:val="00AA4077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72FA3"/>
    <w:rsid w:val="00B85C78"/>
    <w:rsid w:val="00B9126E"/>
    <w:rsid w:val="00B9763C"/>
    <w:rsid w:val="00BA480B"/>
    <w:rsid w:val="00BB6B1A"/>
    <w:rsid w:val="00BC4B17"/>
    <w:rsid w:val="00BE3CCA"/>
    <w:rsid w:val="00BF1976"/>
    <w:rsid w:val="00C02D67"/>
    <w:rsid w:val="00C13BE5"/>
    <w:rsid w:val="00C23FCA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514BF"/>
    <w:rsid w:val="00D6468C"/>
    <w:rsid w:val="00D80F3F"/>
    <w:rsid w:val="00D86B60"/>
    <w:rsid w:val="00D90411"/>
    <w:rsid w:val="00DB7EB2"/>
    <w:rsid w:val="00DC1968"/>
    <w:rsid w:val="00DC2CFD"/>
    <w:rsid w:val="00DD042E"/>
    <w:rsid w:val="00DE265B"/>
    <w:rsid w:val="00DE38D9"/>
    <w:rsid w:val="00DF470D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B00D9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16DC"/>
    <w:rsid w:val="00F53D0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E02DB"/>
    <w:rsid w:val="00FF4C8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A180C"/>
  <w15:chartTrackingRefBased/>
  <w15:docId w15:val="{4FAB0A7C-1E6A-4777-A8E5-12FF3ABC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annotation reference"/>
    <w:basedOn w:val="a0"/>
    <w:uiPriority w:val="99"/>
    <w:semiHidden/>
    <w:unhideWhenUsed/>
    <w:rsid w:val="00DC19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8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C1968"/>
    <w:rPr>
      <w:b/>
      <w:bCs/>
    </w:rPr>
  </w:style>
  <w:style w:type="character" w:customStyle="1" w:styleId="Char3">
    <w:name w:val="موضوع تعليق Char"/>
    <w:basedOn w:val="Char2"/>
    <w:link w:val="a9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Char1">
    <w:name w:val="سرد الفقرات Char"/>
    <w:link w:val="a5"/>
    <w:uiPriority w:val="34"/>
    <w:locked/>
    <w:rsid w:val="00D90411"/>
  </w:style>
  <w:style w:type="paragraph" w:customStyle="1" w:styleId="aa">
    <w:name w:val="فقرة"/>
    <w:basedOn w:val="ab"/>
    <w:link w:val="Char4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4">
    <w:name w:val="فقرة Char"/>
    <w:basedOn w:val="a0"/>
    <w:link w:val="aa"/>
    <w:rsid w:val="00D90411"/>
    <w:rPr>
      <w:rFonts w:ascii="Adobe Arabic" w:hAnsi="Adobe Arabic" w:cs="Adobe Arabic"/>
      <w:b/>
      <w:sz w:val="36"/>
      <w:szCs w:val="36"/>
    </w:rPr>
  </w:style>
  <w:style w:type="paragraph" w:styleId="ab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styleId="ac">
    <w:name w:val="Unresolved Mention"/>
    <w:basedOn w:val="a0"/>
    <w:uiPriority w:val="99"/>
    <w:semiHidden/>
    <w:unhideWhenUsed/>
    <w:rsid w:val="00EB0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wliatraining.com/" TargetMode="Externa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47" Type="http://schemas.microsoft.com/office/2007/relationships/hdphoto" Target="media/hdphoto7.wdp"/><Relationship Id="rId50" Type="http://schemas.openxmlformats.org/officeDocument/2006/relationships/hyperlink" Target="http://www.dawliatraining.com/" TargetMode="External"/><Relationship Id="rId55" Type="http://schemas.openxmlformats.org/officeDocument/2006/relationships/image" Target="media/image28.png"/><Relationship Id="rId63" Type="http://schemas.openxmlformats.org/officeDocument/2006/relationships/header" Target="head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microsoft.com/office/2007/relationships/hdphoto" Target="media/hdphoto1.wdp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32" Type="http://schemas.openxmlformats.org/officeDocument/2006/relationships/image" Target="media/image14.png"/><Relationship Id="rId37" Type="http://schemas.microsoft.com/office/2007/relationships/hdphoto" Target="media/hdphoto5.wdp"/><Relationship Id="rId40" Type="http://schemas.openxmlformats.org/officeDocument/2006/relationships/image" Target="media/image18.png"/><Relationship Id="rId45" Type="http://schemas.openxmlformats.org/officeDocument/2006/relationships/image" Target="media/image23.png"/><Relationship Id="rId53" Type="http://schemas.openxmlformats.org/officeDocument/2006/relationships/hyperlink" Target="http://www.dawliatraining.com/" TargetMode="External"/><Relationship Id="rId58" Type="http://schemas.openxmlformats.org/officeDocument/2006/relationships/hyperlink" Target="http://www.dawliatraining.com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dawliatraining.com/" TargetMode="External"/><Relationship Id="rId19" Type="http://schemas.openxmlformats.org/officeDocument/2006/relationships/image" Target="media/image7.png"/><Relationship Id="rId14" Type="http://schemas.openxmlformats.org/officeDocument/2006/relationships/image" Target="media/image3.jpg"/><Relationship Id="rId22" Type="http://schemas.openxmlformats.org/officeDocument/2006/relationships/image" Target="media/image10.png"/><Relationship Id="rId27" Type="http://schemas.openxmlformats.org/officeDocument/2006/relationships/hyperlink" Target="http://www.dawliatraining.com/" TargetMode="External"/><Relationship Id="rId30" Type="http://schemas.openxmlformats.org/officeDocument/2006/relationships/image" Target="media/image13.png"/><Relationship Id="rId35" Type="http://schemas.microsoft.com/office/2007/relationships/hdphoto" Target="media/hdphoto4.wdp"/><Relationship Id="rId43" Type="http://schemas.openxmlformats.org/officeDocument/2006/relationships/image" Target="media/image21.png"/><Relationship Id="rId48" Type="http://schemas.openxmlformats.org/officeDocument/2006/relationships/image" Target="media/image25.png"/><Relationship Id="rId56" Type="http://schemas.openxmlformats.org/officeDocument/2006/relationships/hyperlink" Target="http://www.dawliatraining.com/" TargetMode="External"/><Relationship Id="rId64" Type="http://schemas.openxmlformats.org/officeDocument/2006/relationships/footer" Target="footer5.xml"/><Relationship Id="rId8" Type="http://schemas.openxmlformats.org/officeDocument/2006/relationships/header" Target="header1.xml"/><Relationship Id="rId51" Type="http://schemas.openxmlformats.org/officeDocument/2006/relationships/image" Target="media/image26.png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footer" Target="footer4.xml"/><Relationship Id="rId33" Type="http://schemas.microsoft.com/office/2007/relationships/hdphoto" Target="media/hdphoto3.wdp"/><Relationship Id="rId38" Type="http://schemas.openxmlformats.org/officeDocument/2006/relationships/image" Target="media/image17.png"/><Relationship Id="rId46" Type="http://schemas.openxmlformats.org/officeDocument/2006/relationships/image" Target="media/image24.png"/><Relationship Id="rId59" Type="http://schemas.openxmlformats.org/officeDocument/2006/relationships/hyperlink" Target="http://www.dawliatraining.com/" TargetMode="External"/><Relationship Id="rId20" Type="http://schemas.openxmlformats.org/officeDocument/2006/relationships/image" Target="media/image8.png"/><Relationship Id="rId41" Type="http://schemas.openxmlformats.org/officeDocument/2006/relationships/image" Target="media/image19.png"/><Relationship Id="rId54" Type="http://schemas.openxmlformats.org/officeDocument/2006/relationships/image" Target="media/image27.png"/><Relationship Id="rId62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microsoft.com/office/2007/relationships/hdphoto" Target="media/hdphoto8.wdp"/><Relationship Id="rId57" Type="http://schemas.openxmlformats.org/officeDocument/2006/relationships/image" Target="media/image29.png"/><Relationship Id="rId10" Type="http://schemas.openxmlformats.org/officeDocument/2006/relationships/footer" Target="footer1.xml"/><Relationship Id="rId31" Type="http://schemas.microsoft.com/office/2007/relationships/hdphoto" Target="media/hdphoto2.wdp"/><Relationship Id="rId44" Type="http://schemas.openxmlformats.org/officeDocument/2006/relationships/image" Target="media/image22.png"/><Relationship Id="rId52" Type="http://schemas.microsoft.com/office/2007/relationships/hdphoto" Target="media/hdphoto9.wdp"/><Relationship Id="rId60" Type="http://schemas.openxmlformats.org/officeDocument/2006/relationships/hyperlink" Target="http://www.dawliatraining.com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microsoft.com/office/2007/relationships/hdphoto" Target="media/hdphoto6.wdp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7</TotalTime>
  <Pages>7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2026-04-18T21:25:00Z</dcterms:created>
  <dcterms:modified xsi:type="dcterms:W3CDTF">2026-06-07T06:47:00Z</dcterms:modified>
</cp:coreProperties>
</file>